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B9" w:rsidRDefault="000459B9" w:rsidP="007D0355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>Adı Soyadı:………………………….</w:t>
      </w:r>
    </w:p>
    <w:p w:rsidR="000459B9" w:rsidRDefault="000459B9" w:rsidP="007D0355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6" style="position:absolute;left:0;text-align:left;margin-left:-12.95pt;margin-top:443.1pt;width:274.5pt;height:183.75pt;z-index:-251670016"/>
        </w:pict>
      </w:r>
      <w:r>
        <w:rPr>
          <w:noProof/>
        </w:rPr>
        <w:pict>
          <v:rect id="_x0000_s1027" style="position:absolute;left:0;text-align:left;margin-left:-12.95pt;margin-top:3.6pt;width:274.5pt;height:183.75pt;z-index:-251671040"/>
        </w:pict>
      </w:r>
    </w:p>
    <w:p w:rsidR="000459B9" w:rsidRPr="004C0902" w:rsidRDefault="000459B9" w:rsidP="007D0355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İYİ GÖRMEK İÇİN</w:t>
      </w:r>
    </w:p>
    <w:p w:rsidR="000459B9" w:rsidRDefault="000459B9" w:rsidP="007D035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Nasrettin Hoca, gece karısını uyan-dırmış.</w:t>
      </w:r>
    </w:p>
    <w:p w:rsidR="000459B9" w:rsidRDefault="000459B9" w:rsidP="007D035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-Aman hanım! Çabuk ol, çabuk ol! Şu gözlüğümü ver. Uykum kaçmadan gözlü-ğümü takayım, demiş. </w:t>
      </w:r>
    </w:p>
    <w:p w:rsidR="000459B9" w:rsidRDefault="000459B9" w:rsidP="007D035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Karısı gece zamanı gözlüğü ne yapaca-ğını sorunca Hoca:</w:t>
      </w:r>
    </w:p>
    <w:p w:rsidR="000459B9" w:rsidRPr="004C0902" w:rsidRDefault="000459B9" w:rsidP="007D0355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-Güzel bir düş görüyordum. Bazı yerlerini iyi göremedim. Onun için, gözlük taka-cağım, demiş. </w:t>
      </w:r>
    </w:p>
    <w:p w:rsidR="000459B9" w:rsidRDefault="000459B9" w:rsidP="007D0355">
      <w:pPr>
        <w:rPr>
          <w:rFonts w:ascii="Century Gothic" w:hAnsi="Century Gothic"/>
        </w:rPr>
      </w:pPr>
    </w:p>
    <w:p w:rsidR="000459B9" w:rsidRDefault="000459B9" w:rsidP="007D0355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ab/>
      </w:r>
      <w:r w:rsidRPr="007421C9">
        <w:rPr>
          <w:rFonts w:ascii="Century Gothic" w:hAnsi="Century Gothic"/>
        </w:rPr>
        <w:tab/>
      </w:r>
      <w:r w:rsidRPr="007421C9">
        <w:rPr>
          <w:rFonts w:ascii="Century Gothic" w:hAnsi="Century Gothic"/>
        </w:rPr>
        <w:tab/>
      </w:r>
    </w:p>
    <w:p w:rsidR="000459B9" w:rsidRDefault="000459B9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Hoca karısını neden uyandırıyor</w:t>
      </w:r>
      <w:r w:rsidRPr="007421C9">
        <w:rPr>
          <w:rFonts w:ascii="Century Gothic" w:hAnsi="Century Gothic"/>
          <w:b/>
        </w:rPr>
        <w:t>?</w:t>
      </w:r>
    </w:p>
    <w:p w:rsidR="000459B9" w:rsidRPr="007421C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459B9" w:rsidRDefault="000459B9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Hoca gözlüğü ne yapmak için istiyor</w:t>
      </w:r>
      <w:r w:rsidRPr="007421C9">
        <w:rPr>
          <w:rFonts w:ascii="Century Gothic" w:hAnsi="Century Gothic"/>
          <w:b/>
        </w:rPr>
        <w:t>?</w:t>
      </w:r>
    </w:p>
    <w:p w:rsidR="000459B9" w:rsidRPr="007421C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459B9" w:rsidRDefault="000459B9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Karısı Hoca’ya ne soruyor</w:t>
      </w:r>
      <w:r w:rsidRPr="007421C9">
        <w:rPr>
          <w:rFonts w:ascii="Century Gothic" w:hAnsi="Century Gothic"/>
          <w:b/>
        </w:rPr>
        <w:t>?</w:t>
      </w:r>
    </w:p>
    <w:p w:rsidR="000459B9" w:rsidRPr="007421C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459B9" w:rsidRDefault="000459B9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Bu fıkrada kaç tümce vardır</w:t>
      </w:r>
      <w:r w:rsidRPr="007421C9">
        <w:rPr>
          <w:rFonts w:ascii="Century Gothic" w:hAnsi="Century Gothic"/>
          <w:b/>
        </w:rPr>
        <w:t xml:space="preserve">? </w:t>
      </w:r>
    </w:p>
    <w:p w:rsidR="000459B9" w:rsidRPr="007421C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459B9" w:rsidRDefault="000459B9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Bu fıkrada kaç sözcük vardır</w:t>
      </w:r>
      <w:r w:rsidRPr="007421C9">
        <w:rPr>
          <w:rFonts w:ascii="Century Gothic" w:hAnsi="Century Gothic"/>
          <w:b/>
        </w:rPr>
        <w:t>?</w:t>
      </w:r>
    </w:p>
    <w:p w:rsidR="000459B9" w:rsidRPr="007421C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0459B9" w:rsidRDefault="000459B9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Bir Nasrettin Hoca fıkrası da siz yazın.</w: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459B9" w:rsidRDefault="000459B9" w:rsidP="007D0355">
      <w:pPr>
        <w:rPr>
          <w:rFonts w:ascii="Century Gothic" w:hAnsi="Century Gothic"/>
        </w:rPr>
      </w:pPr>
    </w:p>
    <w:p w:rsidR="000459B9" w:rsidRDefault="000459B9" w:rsidP="007D0355">
      <w:pPr>
        <w:rPr>
          <w:rFonts w:ascii="Century Gothic" w:hAnsi="Century Gothic"/>
          <w:b/>
          <w:noProof/>
        </w:rPr>
      </w:pPr>
    </w:p>
    <w:p w:rsidR="000459B9" w:rsidRDefault="000459B9" w:rsidP="007D0355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boşluklara hangi harf gelir</w:t>
      </w:r>
    </w:p>
    <w:p w:rsidR="000459B9" w:rsidRDefault="000459B9" w:rsidP="007D0355">
      <w:pPr>
        <w:rPr>
          <w:rFonts w:ascii="Hand writing Mutlu" w:hAnsi="Hand writing Mutlu"/>
          <w:b/>
          <w:noProof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t>ö..retmen</w:t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  <w:t>ka..ıt</w:t>
      </w:r>
    </w:p>
    <w:p w:rsidR="000459B9" w:rsidRDefault="000459B9" w:rsidP="007D0355">
      <w:pPr>
        <w:rPr>
          <w:rFonts w:ascii="Hand writing Mutlu" w:hAnsi="Hand writing Mutlu"/>
          <w:b/>
          <w:noProof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t>bu..day</w:t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  <w:t>a..ustos</w:t>
      </w:r>
    </w:p>
    <w:p w:rsidR="000459B9" w:rsidRDefault="000459B9" w:rsidP="007D0355">
      <w:pPr>
        <w:rPr>
          <w:rFonts w:ascii="Hand writing Mutlu" w:hAnsi="Hand writing Mutlu"/>
          <w:b/>
          <w:noProof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t>ba..ırmak</w:t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  <w:t>ya..mur</w:t>
      </w:r>
    </w:p>
    <w:p w:rsidR="000459B9" w:rsidRDefault="000459B9" w:rsidP="007D0355">
      <w:pPr>
        <w:rPr>
          <w:rFonts w:ascii="Hand writing Mutlu" w:hAnsi="Hand writing Mutlu"/>
          <w:b/>
          <w:noProof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t>de..iştir</w:t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</w:r>
      <w:r>
        <w:rPr>
          <w:rFonts w:ascii="Hand writing Mutlu" w:hAnsi="Hand writing Mutlu"/>
          <w:b/>
          <w:noProof/>
          <w:sz w:val="32"/>
          <w:szCs w:val="32"/>
        </w:rPr>
        <w:tab/>
        <w:t>Ça..rı</w: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0.65pt;margin-top:-27.25pt;width:0;height:786pt;z-index:251647488" o:connectortype="straight"/>
        </w:pict>
      </w: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Sınıfımız okulun neresindedir?</w:t>
      </w:r>
    </w:p>
    <w:p w:rsidR="000459B9" w:rsidRPr="006D45F1" w:rsidRDefault="000459B9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Giriş katında en başta</w:t>
      </w:r>
      <w:r w:rsidRPr="006D45F1">
        <w:rPr>
          <w:rFonts w:ascii="Century Gothic" w:hAnsi="Century Gothic"/>
        </w:rPr>
        <w:t>.</w:t>
      </w:r>
    </w:p>
    <w:p w:rsidR="000459B9" w:rsidRPr="006D45F1" w:rsidRDefault="000459B9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>Birinci katta koridorun sonunda.</w:t>
      </w:r>
    </w:p>
    <w:p w:rsidR="000459B9" w:rsidRPr="006D45F1" w:rsidRDefault="000459B9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İkinci katta koridorun ortalarında</w:t>
      </w:r>
    </w:p>
    <w:p w:rsidR="000459B9" w:rsidRPr="007421C9" w:rsidRDefault="000459B9" w:rsidP="007D0355">
      <w:pPr>
        <w:rPr>
          <w:rFonts w:ascii="Century Gothic" w:hAnsi="Century Gothic"/>
        </w:rPr>
      </w:pPr>
    </w:p>
    <w:p w:rsidR="000459B9" w:rsidRPr="007421C9" w:rsidRDefault="000459B9" w:rsidP="007D0355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Okulumuzun adı hangisidir</w:t>
      </w:r>
      <w:r w:rsidRPr="007421C9">
        <w:rPr>
          <w:rFonts w:ascii="Century Gothic" w:hAnsi="Century Gothic"/>
          <w:b/>
        </w:rPr>
        <w:t>?</w:t>
      </w:r>
    </w:p>
    <w:p w:rsidR="000459B9" w:rsidRPr="006D45F1" w:rsidRDefault="000459B9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75. Yıl İlköğretim Okulu</w:t>
      </w:r>
    </w:p>
    <w:p w:rsidR="000459B9" w:rsidRPr="006D45F1" w:rsidRDefault="000459B9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Yeşilpınar İlköğretim Okulu</w:t>
      </w:r>
    </w:p>
    <w:p w:rsidR="000459B9" w:rsidRPr="006D45F1" w:rsidRDefault="000459B9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75.Yıl Yeşilpınar İlköğretim Okulu</w: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Okulu müdür yönettiğine göre bizi kim yönetiyor?</w:t>
      </w:r>
    </w:p>
    <w:p w:rsidR="000459B9" w:rsidRPr="006D45F1" w:rsidRDefault="000459B9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Cemil KIZILKAYA</w:t>
      </w:r>
    </w:p>
    <w:p w:rsidR="000459B9" w:rsidRPr="006D45F1" w:rsidRDefault="000459B9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Cafer NEVRUZ</w:t>
      </w:r>
    </w:p>
    <w:p w:rsidR="000459B9" w:rsidRPr="006D45F1" w:rsidRDefault="000459B9" w:rsidP="007D0355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Burak YEŞİLBAŞ</w: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Pr="00C5366E" w:rsidRDefault="000459B9" w:rsidP="007D0355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11</w:t>
      </w:r>
      <w:r w:rsidRPr="00C5366E">
        <w:rPr>
          <w:rFonts w:ascii="Century Gothic" w:hAnsi="Century Gothic"/>
        </w:rPr>
        <w:t>) İki deste bir düzineden kaç fazladır</w:t>
      </w:r>
      <w:r>
        <w:rPr>
          <w:rFonts w:ascii="Century Gothic" w:hAnsi="Century Gothic"/>
        </w:rPr>
        <w:t xml:space="preserve"> </w:t>
      </w:r>
      <w:r w:rsidRPr="00C5366E">
        <w:rPr>
          <w:rFonts w:ascii="Comic Sans MS" w:hAnsi="Comic Sans MS"/>
        </w:rPr>
        <w:t>?</w: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 w:rsidRPr="00C5366E">
        <w:rPr>
          <w:rFonts w:ascii="Century Gothic" w:hAnsi="Century Gothic"/>
        </w:rPr>
        <w:t>Çağrı’nın 24 boya kalemi vardı. Annesi 15 tane daha boya kalemi aldı. Çağrı’nın kaç boya kalemi oldu</w:t>
      </w:r>
      <w:r w:rsidRPr="00C5366E">
        <w:rPr>
          <w:rFonts w:ascii="Comic Sans MS" w:hAnsi="Comic Sans MS"/>
        </w:rPr>
        <w:t>?</w: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örüntüleri devam ettirin.</w:t>
      </w:r>
    </w:p>
    <w:p w:rsidR="000459B9" w:rsidRDefault="000459B9" w:rsidP="007D0355">
      <w:pPr>
        <w:rPr>
          <w:rFonts w:ascii="Century Gothic" w:hAnsi="Century Gothic"/>
        </w:rPr>
      </w:pPr>
      <w:r>
        <w:rPr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29" type="#_x0000_t124" style="position:absolute;margin-left:127.35pt;margin-top:6.9pt;width:20.25pt;height:17.25pt;z-index:251653632"/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0" type="#_x0000_t120" style="position:absolute;margin-left:100.35pt;margin-top:6.9pt;width:21.75pt;height:17.25pt;z-index:251652608"/>
        </w:pict>
      </w:r>
      <w:r>
        <w:rPr>
          <w:noProof/>
        </w:rPr>
        <w:pict>
          <v:shape id="_x0000_s1031" type="#_x0000_t124" style="position:absolute;margin-left:75.6pt;margin-top:6.9pt;width:20.25pt;height:17.25pt;z-index:251651584"/>
        </w:pict>
      </w:r>
      <w:r>
        <w:rPr>
          <w:noProof/>
        </w:rPr>
        <w:pict>
          <v:shape id="_x0000_s1032" type="#_x0000_t120" style="position:absolute;margin-left:50.1pt;margin-top:6.9pt;width:21.75pt;height:17.25pt;z-index:251650560"/>
        </w:pict>
      </w:r>
      <w:r>
        <w:rPr>
          <w:noProof/>
        </w:rPr>
        <w:pict>
          <v:shape id="_x0000_s1033" type="#_x0000_t120" style="position:absolute;margin-left:-.15pt;margin-top:6.9pt;width:21.75pt;height:17.25pt;z-index:251649536"/>
        </w:pict>
      </w:r>
      <w:r>
        <w:rPr>
          <w:noProof/>
        </w:rPr>
        <w:pict>
          <v:shape id="_x0000_s1034" type="#_x0000_t124" style="position:absolute;margin-left:25.35pt;margin-top:6.9pt;width:20.25pt;height:17.25pt;z-index:251648512"/>
        </w:pic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5" type="#_x0000_t12" style="position:absolute;margin-left:157.35pt;margin-top:11.25pt;width:30pt;height:20.25pt;z-index:251659776"/>
        </w:pict>
      </w:r>
      <w:r>
        <w:rPr>
          <w:noProof/>
        </w:rPr>
        <w:pict>
          <v:shape id="_x0000_s1036" type="#_x0000_t12" style="position:absolute;margin-left:122.1pt;margin-top:11.25pt;width:30pt;height:20.25pt;z-index:251658752"/>
        </w:pict>
      </w:r>
      <w:r>
        <w:rPr>
          <w:noProof/>
        </w:rPr>
        <w:pict>
          <v:shape id="_x0000_s1037" type="#_x0000_t12" style="position:absolute;margin-left:59.1pt;margin-top:11.25pt;width:30pt;height:20.25pt;z-index:251656704"/>
        </w:pict>
      </w:r>
      <w:r>
        <w:rPr>
          <w:noProof/>
        </w:rPr>
        <w:pict>
          <v:shape id="_x0000_s1038" type="#_x0000_t12" style="position:absolute;margin-left:25.35pt;margin-top:11.25pt;width:30pt;height:20.25pt;z-index:251655680"/>
        </w:pict>
      </w:r>
    </w:p>
    <w:p w:rsidR="000459B9" w:rsidRDefault="000459B9" w:rsidP="007D0355">
      <w:pPr>
        <w:rPr>
          <w:rFonts w:ascii="Century Gothic" w:hAnsi="Century Gothic"/>
          <w:b/>
        </w:rPr>
      </w:pP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9" type="#_x0000_t184" style="position:absolute;margin-left:95.85pt;margin-top:-3.5pt;width:25.5pt;height:20.25pt;z-index:251657728"/>
        </w:pict>
      </w:r>
      <w:r>
        <w:rPr>
          <w:noProof/>
        </w:rPr>
        <w:pict>
          <v:shape id="_x0000_s1040" type="#_x0000_t184" style="position:absolute;margin-left:-.15pt;margin-top:.25pt;width:25.5pt;height:20.25pt;z-index:251654656"/>
        </w:pic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1" type="#_x0000_t109" style="position:absolute;margin-left:152.85pt;margin-top:6.1pt;width:34.5pt;height:31.5pt;z-index:251664896"/>
        </w:pict>
      </w:r>
      <w:r>
        <w:rPr>
          <w:noProof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42" type="#_x0000_t11" style="position:absolute;margin-left:116.85pt;margin-top:6.1pt;width:30.75pt;height:31.5pt;z-index:251663872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3" type="#_x0000_t5" style="position:absolute;margin-left:80.1pt;margin-top:6.1pt;width:30pt;height:31.5pt;z-index:251662848"/>
        </w:pict>
      </w:r>
      <w:r>
        <w:rPr>
          <w:noProof/>
        </w:rPr>
        <w:pict>
          <v:shape id="_x0000_s1044" type="#_x0000_t109" style="position:absolute;margin-left:37.35pt;margin-top:6.1pt;width:34.5pt;height:31.5pt;z-index:251661824"/>
        </w:pict>
      </w:r>
      <w:r>
        <w:rPr>
          <w:noProof/>
        </w:rPr>
        <w:pict>
          <v:shape id="_x0000_s1045" type="#_x0000_t11" style="position:absolute;margin-left:-.15pt;margin-top:6.1pt;width:30.75pt;height:31.5pt;z-index:251660800"/>
        </w:pic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6" type="#_x0000_t13" style="position:absolute;margin-left:139.35pt;margin-top:-.25pt;width:29.25pt;height:36pt;z-index:251670016"/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100.35pt;margin-top:-.25pt;width:33.75pt;height:36pt;z-index:251668992"/>
        </w:pict>
      </w:r>
      <w:r>
        <w:rPr>
          <w:noProof/>
        </w:rPr>
        <w:pict>
          <v:shape id="_x0000_s1048" type="#_x0000_t13" style="position:absolute;margin-left:66.6pt;margin-top:-.25pt;width:29.25pt;height:36pt;z-index:251667968"/>
        </w:pict>
      </w:r>
      <w:r>
        <w:rPr>
          <w:noProof/>
        </w:rPr>
        <w:pict>
          <v:shape id="_x0000_s1049" type="#_x0000_t67" style="position:absolute;margin-left:25.35pt;margin-top:-.25pt;width:33.75pt;height:36pt;z-index:251666944"/>
        </w:pict>
      </w:r>
      <w:r>
        <w:rPr>
          <w:noProof/>
        </w:rPr>
        <w:pict>
          <v:shape id="_x0000_s1050" type="#_x0000_t13" style="position:absolute;margin-left:-3.9pt;margin-top:-.25pt;width:29.25pt;height:36pt;z-index:251665920"/>
        </w:pic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</w:rPr>
        <w:t>Aşağıdaki işlemleri yapın.</w:t>
      </w:r>
    </w:p>
    <w:p w:rsidR="000459B9" w:rsidRDefault="000459B9" w:rsidP="007D0355">
      <w:pPr>
        <w:rPr>
          <w:rFonts w:ascii="Century Gothic" w:hAnsi="Century Gothic"/>
        </w:rPr>
      </w:pPr>
    </w:p>
    <w:p w:rsidR="000459B9" w:rsidRDefault="000459B9" w:rsidP="007D035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15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26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32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44</w:t>
      </w:r>
    </w:p>
    <w:p w:rsidR="000459B9" w:rsidRDefault="000459B9" w:rsidP="007D0355">
      <w:pPr>
        <w:rPr>
          <w:rFonts w:ascii="Century Gothic" w:hAnsi="Century Gothic"/>
          <w:b/>
        </w:rPr>
      </w:pPr>
      <w:r w:rsidRPr="00C5366E">
        <w:rPr>
          <w:rFonts w:ascii="Century Gothic" w:hAnsi="Century Gothic"/>
          <w:u w:val="single"/>
        </w:rPr>
        <w:t>+14</w:t>
      </w:r>
      <w:r>
        <w:rPr>
          <w:rFonts w:ascii="Century Gothic" w:hAnsi="Century Gothic"/>
        </w:rPr>
        <w:tab/>
        <w:t xml:space="preserve">         </w:t>
      </w:r>
      <w:r w:rsidRPr="00C5366E">
        <w:rPr>
          <w:rFonts w:ascii="Century Gothic" w:hAnsi="Century Gothic"/>
          <w:u w:val="single"/>
        </w:rPr>
        <w:t>+23</w:t>
      </w:r>
      <w:r>
        <w:rPr>
          <w:rFonts w:ascii="Century Gothic" w:hAnsi="Century Gothic"/>
        </w:rPr>
        <w:tab/>
        <w:t xml:space="preserve">         </w:t>
      </w:r>
      <w:r w:rsidRPr="00C5366E">
        <w:rPr>
          <w:rFonts w:ascii="Century Gothic" w:hAnsi="Century Gothic"/>
          <w:u w:val="single"/>
        </w:rPr>
        <w:t>+15</w:t>
      </w:r>
      <w:r>
        <w:rPr>
          <w:rFonts w:ascii="Century Gothic" w:hAnsi="Century Gothic"/>
        </w:rPr>
        <w:tab/>
        <w:t xml:space="preserve">         </w:t>
      </w:r>
      <w:r w:rsidRPr="00C5366E">
        <w:rPr>
          <w:rFonts w:ascii="Century Gothic" w:hAnsi="Century Gothic"/>
          <w:u w:val="single"/>
        </w:rPr>
        <w:t>+52</w:t>
      </w:r>
    </w:p>
    <w:p w:rsidR="000459B9" w:rsidRDefault="000459B9" w:rsidP="007D0355">
      <w:pPr>
        <w:rPr>
          <w:rFonts w:ascii="Century Gothic" w:hAnsi="Century Gothic"/>
          <w:b/>
        </w:rPr>
      </w:pPr>
    </w:p>
    <w:p w:rsidR="000459B9" w:rsidRDefault="000459B9" w:rsidP="007D0355">
      <w:pPr>
        <w:rPr>
          <w:rFonts w:ascii="Century Gothic" w:hAnsi="Century Gothic"/>
          <w:b/>
        </w:rPr>
      </w:pPr>
      <w:hyperlink r:id="rId7" w:history="1">
        <w:r>
          <w:rPr>
            <w:rStyle w:val="Hyperlink"/>
            <w:rFonts w:ascii="Century Gothic" w:hAnsi="Century Gothic"/>
            <w:b/>
            <w:color w:val="C0C0C0"/>
            <w:sz w:val="16"/>
            <w:szCs w:val="16"/>
          </w:rPr>
          <w:t>www.sorubak.com</w:t>
        </w:r>
      </w:hyperlink>
    </w:p>
    <w:p w:rsidR="000459B9" w:rsidRPr="00CA00F7" w:rsidRDefault="000459B9" w:rsidP="007D0355">
      <w:pPr>
        <w:rPr>
          <w:rFonts w:ascii="Century Gothic" w:hAnsi="Century Gothic"/>
        </w:rPr>
      </w:pPr>
      <w:r w:rsidRPr="00CA00F7">
        <w:rPr>
          <w:rFonts w:ascii="Century Gothic" w:hAnsi="Century Gothic"/>
        </w:rPr>
        <w:t>Velinin İmzası:</w:t>
      </w:r>
    </w:p>
    <w:p w:rsidR="000459B9" w:rsidRPr="00353D50" w:rsidRDefault="000459B9" w:rsidP="00353D50"/>
    <w:sectPr w:rsidR="000459B9" w:rsidRPr="00353D50" w:rsidSect="00CA00F7">
      <w:headerReference w:type="default" r:id="rId8"/>
      <w:pgSz w:w="11906" w:h="16838"/>
      <w:pgMar w:top="567" w:right="567" w:bottom="142" w:left="709" w:header="709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9B9" w:rsidRDefault="000459B9" w:rsidP="001852C0">
      <w:r>
        <w:separator/>
      </w:r>
    </w:p>
  </w:endnote>
  <w:endnote w:type="continuationSeparator" w:id="0">
    <w:p w:rsidR="000459B9" w:rsidRDefault="000459B9" w:rsidP="00185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9B9" w:rsidRDefault="000459B9" w:rsidP="001852C0">
      <w:r>
        <w:separator/>
      </w:r>
    </w:p>
  </w:footnote>
  <w:footnote w:type="continuationSeparator" w:id="0">
    <w:p w:rsidR="000459B9" w:rsidRDefault="000459B9" w:rsidP="00185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B9" w:rsidRPr="00EA2662" w:rsidRDefault="000459B9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59B9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852C0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04E02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53D50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0A88"/>
    <w:rsid w:val="004870D3"/>
    <w:rsid w:val="004C0902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2CD9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D45F1"/>
    <w:rsid w:val="006F2FDD"/>
    <w:rsid w:val="006F5807"/>
    <w:rsid w:val="00703FDF"/>
    <w:rsid w:val="007064FB"/>
    <w:rsid w:val="00716A3F"/>
    <w:rsid w:val="00723058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0355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5366E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00F7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A2662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35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7D0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D0355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5D2C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26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615</TotalTime>
  <Pages>1</Pages>
  <Words>281</Words>
  <Characters>1602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93</cp:revision>
  <dcterms:created xsi:type="dcterms:W3CDTF">2008-10-29T10:56:00Z</dcterms:created>
  <dcterms:modified xsi:type="dcterms:W3CDTF">2010-12-25T13:13:00Z</dcterms:modified>
</cp:coreProperties>
</file>